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42B" w:rsidRPr="00F23180" w:rsidRDefault="00B4642B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EE14B5" w:rsidRPr="00967F05" w:rsidRDefault="00EE14B5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БРЯНСКАЯ </w:t>
      </w:r>
      <w:r w:rsidR="008A7604"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ОБЛАСТЬ</w:t>
      </w:r>
    </w:p>
    <w:p w:rsidR="008A7604" w:rsidRPr="00967F05" w:rsidRDefault="008A7604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МУНИЦИПАЛЬНОЕ ОБРАЗОВАНИЕ «УНЕЧСКИЙ </w:t>
      </w:r>
      <w:r w:rsidR="006D41C7"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муниципальный </w:t>
      </w: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РАЙОН»</w:t>
      </w:r>
    </w:p>
    <w:p w:rsidR="00B4642B" w:rsidRPr="00E5540B" w:rsidRDefault="00B4642B" w:rsidP="008A7604">
      <w:pPr>
        <w:pStyle w:val="a4"/>
        <w:spacing w:before="120" w:line="240" w:lineRule="auto"/>
        <w:rPr>
          <w:b/>
          <w:bCs/>
        </w:rPr>
      </w:pPr>
      <w:r w:rsidRPr="00E5540B">
        <w:rPr>
          <w:b/>
          <w:bCs/>
        </w:rPr>
        <w:t>АДМИНИСТРАЦИЯ У</w:t>
      </w:r>
      <w:r w:rsidR="008A7604" w:rsidRPr="00E5540B">
        <w:rPr>
          <w:b/>
          <w:bCs/>
        </w:rPr>
        <w:t>НЕЧСКОГО РАЙОНА</w:t>
      </w:r>
    </w:p>
    <w:p w:rsidR="00A5596E" w:rsidRPr="006D41C7" w:rsidRDefault="008E43BA" w:rsidP="00234357">
      <w:pPr>
        <w:pStyle w:val="a4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>площадь Ленина, дом 1</w:t>
      </w:r>
      <w:r w:rsidR="00967F05" w:rsidRPr="006D41C7">
        <w:rPr>
          <w:rFonts w:ascii="Times New Roman" w:hAnsi="Times New Roman" w:cs="Times New Roman"/>
          <w:sz w:val="20"/>
          <w:szCs w:val="20"/>
        </w:rPr>
        <w:t xml:space="preserve">, город Унеча, </w:t>
      </w:r>
      <w:r w:rsidRPr="006D41C7">
        <w:rPr>
          <w:rFonts w:ascii="Times New Roman" w:hAnsi="Times New Roman" w:cs="Times New Roman"/>
          <w:sz w:val="20"/>
          <w:szCs w:val="20"/>
        </w:rPr>
        <w:t xml:space="preserve">Брянская область, 243300 </w:t>
      </w:r>
    </w:p>
    <w:p w:rsidR="006D41C7" w:rsidRPr="00CD41FA" w:rsidRDefault="006D41C7" w:rsidP="000F59C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 xml:space="preserve">телефон: </w:t>
      </w:r>
      <w:r w:rsidR="003C0ABA" w:rsidRPr="006D41C7">
        <w:rPr>
          <w:rFonts w:ascii="Times New Roman" w:hAnsi="Times New Roman" w:cs="Times New Roman"/>
          <w:sz w:val="20"/>
          <w:szCs w:val="20"/>
        </w:rPr>
        <w:t xml:space="preserve">8(48351)2-20-92 </w:t>
      </w:r>
      <w:r w:rsidR="008E43BA" w:rsidRPr="006D41C7">
        <w:rPr>
          <w:rFonts w:ascii="Times New Roman" w:hAnsi="Times New Roman" w:cs="Times New Roman"/>
          <w:sz w:val="20"/>
          <w:szCs w:val="20"/>
        </w:rPr>
        <w:t xml:space="preserve"> </w:t>
      </w:r>
      <w:r w:rsidRPr="006D41C7">
        <w:rPr>
          <w:rFonts w:ascii="Times New Roman" w:hAnsi="Times New Roman" w:cs="Times New Roman"/>
          <w:sz w:val="20"/>
          <w:szCs w:val="20"/>
        </w:rPr>
        <w:t>факс: 8(48351) 2-18-38, 2-20-92</w:t>
      </w:r>
    </w:p>
    <w:p w:rsidR="00E26767" w:rsidRDefault="00E26767" w:rsidP="00E2676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e-mail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: unradm@mail.ru  http://www.unradm.ru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B4642B" w:rsidRPr="000218F8">
        <w:tc>
          <w:tcPr>
            <w:tcW w:w="9853" w:type="dxa"/>
          </w:tcPr>
          <w:p w:rsidR="00B4642B" w:rsidRPr="00CD41FA" w:rsidRDefault="00B4642B">
            <w:pPr>
              <w:pStyle w:val="a4"/>
              <w:spacing w:line="240" w:lineRule="auto"/>
              <w:jc w:val="left"/>
              <w:rPr>
                <w:rFonts w:ascii="Arial" w:hAnsi="Arial"/>
                <w:b/>
                <w:bCs/>
                <w:sz w:val="12"/>
                <w:lang w:val="en-US"/>
              </w:rPr>
            </w:pPr>
          </w:p>
        </w:tc>
      </w:tr>
    </w:tbl>
    <w:p w:rsidR="00B4642B" w:rsidRPr="00CD41FA" w:rsidRDefault="00B4642B">
      <w:pPr>
        <w:pStyle w:val="a4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80"/>
      </w:tblGrid>
      <w:tr w:rsidR="00B4642B">
        <w:tc>
          <w:tcPr>
            <w:tcW w:w="5580" w:type="dxa"/>
            <w:tcBorders>
              <w:top w:val="nil"/>
            </w:tcBorders>
          </w:tcPr>
          <w:p w:rsidR="00B4642B" w:rsidRDefault="00B46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____________________________ № __________</w:t>
            </w:r>
          </w:p>
          <w:p w:rsidR="00A5596E" w:rsidRDefault="00A5596E" w:rsidP="00A5596E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 __________ от __________________________</w:t>
            </w:r>
          </w:p>
          <w:p w:rsidR="00B4642B" w:rsidRDefault="00B464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4642B" w:rsidRDefault="00B4642B"/>
    <w:p w:rsidR="00B4642B" w:rsidRDefault="00B4642B"/>
    <w:p w:rsidR="00B4642B" w:rsidRDefault="00B4642B"/>
    <w:p w:rsidR="00F4117C" w:rsidRPr="00F4117C" w:rsidRDefault="00F4117C" w:rsidP="00F4117C">
      <w:pPr>
        <w:ind w:firstLine="5387"/>
        <w:rPr>
          <w:rFonts w:ascii="Times New Roman" w:hAnsi="Times New Roman" w:cs="Times New Roman"/>
          <w:sz w:val="28"/>
          <w:szCs w:val="28"/>
        </w:rPr>
      </w:pPr>
      <w:r w:rsidRPr="00F4117C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437FA7">
        <w:rPr>
          <w:rFonts w:ascii="Times New Roman" w:hAnsi="Times New Roman" w:cs="Times New Roman"/>
          <w:sz w:val="28"/>
          <w:szCs w:val="28"/>
        </w:rPr>
        <w:t>города Унеча</w:t>
      </w:r>
      <w:r w:rsidRPr="00F411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17C" w:rsidRPr="00F4117C" w:rsidRDefault="00A23353" w:rsidP="00F4117C">
      <w:pPr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Дроздовой О.Н.</w:t>
      </w: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p w:rsidR="00F4117C" w:rsidRDefault="00F4117C" w:rsidP="00F4117C">
      <w:pPr>
        <w:jc w:val="center"/>
        <w:rPr>
          <w:rFonts w:ascii="Times New Roman" w:hAnsi="Times New Roman" w:cs="Times New Roman"/>
          <w:sz w:val="28"/>
          <w:szCs w:val="28"/>
        </w:rPr>
      </w:pPr>
      <w:r w:rsidRPr="00F4117C">
        <w:rPr>
          <w:rFonts w:ascii="Times New Roman" w:hAnsi="Times New Roman" w:cs="Times New Roman"/>
          <w:sz w:val="28"/>
          <w:szCs w:val="28"/>
        </w:rPr>
        <w:t>Уважаем</w:t>
      </w:r>
      <w:r w:rsidR="00A23353">
        <w:rPr>
          <w:rFonts w:ascii="Times New Roman" w:hAnsi="Times New Roman" w:cs="Times New Roman"/>
          <w:sz w:val="28"/>
          <w:szCs w:val="28"/>
        </w:rPr>
        <w:t>ая Оксана Николаевна</w:t>
      </w:r>
      <w:r w:rsidRPr="00F4117C">
        <w:rPr>
          <w:rFonts w:ascii="Times New Roman" w:hAnsi="Times New Roman" w:cs="Times New Roman"/>
          <w:sz w:val="28"/>
          <w:szCs w:val="28"/>
        </w:rPr>
        <w:t>!</w:t>
      </w:r>
    </w:p>
    <w:p w:rsidR="00962716" w:rsidRDefault="00962716" w:rsidP="00F411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2716" w:rsidRDefault="00962716" w:rsidP="00962716">
      <w:pPr>
        <w:pStyle w:val="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264.5 Бюджетного Кодекса Российской Федерации, решением Унечского городского Совета народных депутатов от 29.03.2017 № 3-135 «Об утверждении Порядка представления, рассмотрения, утверждения </w:t>
      </w:r>
      <w:bookmarkStart w:id="0" w:name="_GoBack"/>
      <w:bookmarkEnd w:id="0"/>
      <w:r>
        <w:rPr>
          <w:sz w:val="28"/>
          <w:szCs w:val="28"/>
        </w:rPr>
        <w:t xml:space="preserve">годового отчета об исполнении бюджета Унечского городского поселения и его внешней проверки» администрация Унечского района направляет отчет об исполнении бюджета </w:t>
      </w:r>
      <w:r w:rsidR="000D6F9D">
        <w:rPr>
          <w:sz w:val="28"/>
          <w:szCs w:val="28"/>
        </w:rPr>
        <w:t xml:space="preserve">Унечского городского поселения </w:t>
      </w:r>
      <w:r>
        <w:rPr>
          <w:sz w:val="28"/>
          <w:szCs w:val="28"/>
        </w:rPr>
        <w:t>Брянской области за 202</w:t>
      </w:r>
      <w:r w:rsidR="000D6F9D">
        <w:rPr>
          <w:sz w:val="28"/>
          <w:szCs w:val="28"/>
        </w:rPr>
        <w:t>1</w:t>
      </w:r>
      <w:r>
        <w:rPr>
          <w:sz w:val="28"/>
          <w:szCs w:val="28"/>
        </w:rPr>
        <w:t xml:space="preserve"> год.</w:t>
      </w:r>
    </w:p>
    <w:p w:rsidR="00962716" w:rsidRPr="00F4117C" w:rsidRDefault="00962716" w:rsidP="00F411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1CDD" w:rsidRPr="0046686C" w:rsidRDefault="00AC1CDD" w:rsidP="00AC1CDD">
      <w:pPr>
        <w:rPr>
          <w:rFonts w:ascii="Times New Roman" w:hAnsi="Times New Roman" w:cs="Times New Roman"/>
          <w:sz w:val="24"/>
        </w:rPr>
      </w:pPr>
    </w:p>
    <w:p w:rsidR="00A03740" w:rsidRDefault="00A23353" w:rsidP="00A03740">
      <w:pPr>
        <w:pStyle w:val="2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0374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A03740">
        <w:rPr>
          <w:sz w:val="28"/>
          <w:szCs w:val="28"/>
        </w:rPr>
        <w:t xml:space="preserve"> </w:t>
      </w:r>
      <w:r w:rsidR="007F46CC">
        <w:rPr>
          <w:sz w:val="28"/>
          <w:szCs w:val="28"/>
        </w:rPr>
        <w:t>администрации района</w:t>
      </w:r>
      <w:r w:rsidR="00A03740">
        <w:rPr>
          <w:sz w:val="28"/>
          <w:szCs w:val="28"/>
        </w:rPr>
        <w:tab/>
      </w:r>
      <w:r w:rsidR="00A03740">
        <w:rPr>
          <w:sz w:val="28"/>
          <w:szCs w:val="28"/>
        </w:rPr>
        <w:tab/>
      </w:r>
      <w:r w:rsidR="00A03740">
        <w:rPr>
          <w:sz w:val="28"/>
          <w:szCs w:val="28"/>
        </w:rPr>
        <w:tab/>
        <w:t xml:space="preserve">          </w:t>
      </w:r>
      <w:r w:rsidR="007F46CC">
        <w:rPr>
          <w:sz w:val="28"/>
          <w:szCs w:val="28"/>
        </w:rPr>
        <w:t xml:space="preserve">        </w:t>
      </w:r>
      <w:r w:rsidR="00A03740">
        <w:rPr>
          <w:sz w:val="28"/>
          <w:szCs w:val="28"/>
        </w:rPr>
        <w:t xml:space="preserve">    </w:t>
      </w:r>
      <w:r w:rsidR="00A03740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А.М. Кусков</w:t>
      </w:r>
    </w:p>
    <w:p w:rsidR="00AC1CDD" w:rsidRDefault="00AC1CDD" w:rsidP="00AC1CDD">
      <w:pPr>
        <w:rPr>
          <w:rFonts w:ascii="Times New Roman" w:hAnsi="Times New Roman" w:cs="Times New Roman"/>
          <w:sz w:val="24"/>
        </w:rPr>
      </w:pPr>
    </w:p>
    <w:p w:rsidR="00AC1CDD" w:rsidRPr="0046686C" w:rsidRDefault="00AC1CDD" w:rsidP="00AC1CDD">
      <w:pPr>
        <w:rPr>
          <w:rFonts w:ascii="Times New Roman" w:hAnsi="Times New Roman" w:cs="Times New Roman"/>
          <w:sz w:val="24"/>
        </w:rPr>
      </w:pPr>
    </w:p>
    <w:p w:rsidR="00AC1CDD" w:rsidRPr="0046686C" w:rsidRDefault="00AC1CDD" w:rsidP="00AC1CDD">
      <w:pPr>
        <w:spacing w:line="240" w:lineRule="auto"/>
        <w:ind w:left="-142"/>
        <w:jc w:val="both"/>
        <w:rPr>
          <w:rFonts w:ascii="Times New Roman" w:hAnsi="Times New Roman" w:cs="Times New Roman"/>
          <w:szCs w:val="22"/>
        </w:rPr>
      </w:pPr>
      <w:r w:rsidRPr="0018303B">
        <w:rPr>
          <w:rFonts w:ascii="Times New Roman" w:hAnsi="Times New Roman" w:cs="Times New Roman"/>
          <w:sz w:val="24"/>
        </w:rPr>
        <w:t xml:space="preserve"> </w:t>
      </w:r>
      <w:r w:rsidRPr="0046686C">
        <w:rPr>
          <w:rFonts w:ascii="Times New Roman" w:hAnsi="Times New Roman" w:cs="Times New Roman"/>
          <w:szCs w:val="22"/>
        </w:rPr>
        <w:t>Исп.:</w:t>
      </w:r>
      <w:r w:rsidR="00A23353">
        <w:rPr>
          <w:rFonts w:ascii="Times New Roman" w:hAnsi="Times New Roman" w:cs="Times New Roman"/>
          <w:szCs w:val="22"/>
        </w:rPr>
        <w:t xml:space="preserve"> </w:t>
      </w:r>
      <w:r w:rsidR="000218F8">
        <w:rPr>
          <w:rFonts w:ascii="Times New Roman" w:hAnsi="Times New Roman" w:cs="Times New Roman"/>
          <w:szCs w:val="22"/>
        </w:rPr>
        <w:t>Мощенко Т.Н.</w:t>
      </w:r>
    </w:p>
    <w:p w:rsidR="00F4117C" w:rsidRPr="00F4117C" w:rsidRDefault="00AC1CDD" w:rsidP="00A23353">
      <w:pPr>
        <w:spacing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6686C">
        <w:rPr>
          <w:rFonts w:ascii="Times New Roman" w:hAnsi="Times New Roman" w:cs="Times New Roman"/>
          <w:szCs w:val="22"/>
        </w:rPr>
        <w:t xml:space="preserve"> тел. </w:t>
      </w:r>
      <w:r>
        <w:rPr>
          <w:rFonts w:ascii="Times New Roman" w:hAnsi="Times New Roman" w:cs="Times New Roman"/>
          <w:szCs w:val="22"/>
        </w:rPr>
        <w:t xml:space="preserve">   2-</w:t>
      </w:r>
      <w:r w:rsidR="000218F8">
        <w:rPr>
          <w:rFonts w:ascii="Times New Roman" w:hAnsi="Times New Roman" w:cs="Times New Roman"/>
          <w:szCs w:val="22"/>
        </w:rPr>
        <w:t>55-36</w:t>
      </w:r>
    </w:p>
    <w:p w:rsidR="00F4117C" w:rsidRPr="00F4117C" w:rsidRDefault="00F4117C" w:rsidP="00F4117C">
      <w:pPr>
        <w:rPr>
          <w:rFonts w:ascii="Times New Roman" w:hAnsi="Times New Roman" w:cs="Times New Roman"/>
          <w:sz w:val="28"/>
          <w:szCs w:val="28"/>
        </w:rPr>
      </w:pPr>
    </w:p>
    <w:sectPr w:rsidR="00F4117C" w:rsidRPr="00F4117C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21509"/>
    <w:rsid w:val="000218F8"/>
    <w:rsid w:val="000A173D"/>
    <w:rsid w:val="000D6F9D"/>
    <w:rsid w:val="000E2660"/>
    <w:rsid w:val="000F59C7"/>
    <w:rsid w:val="00115B96"/>
    <w:rsid w:val="00234357"/>
    <w:rsid w:val="002744B1"/>
    <w:rsid w:val="00275D06"/>
    <w:rsid w:val="003C0ABA"/>
    <w:rsid w:val="003F34A3"/>
    <w:rsid w:val="00437FA7"/>
    <w:rsid w:val="004B63C8"/>
    <w:rsid w:val="0054055F"/>
    <w:rsid w:val="005508CB"/>
    <w:rsid w:val="005F6915"/>
    <w:rsid w:val="006B20FC"/>
    <w:rsid w:val="006D41C7"/>
    <w:rsid w:val="00703F5A"/>
    <w:rsid w:val="00715476"/>
    <w:rsid w:val="00763FE2"/>
    <w:rsid w:val="007F46CC"/>
    <w:rsid w:val="0083400F"/>
    <w:rsid w:val="00850550"/>
    <w:rsid w:val="008A7604"/>
    <w:rsid w:val="008B0B31"/>
    <w:rsid w:val="008E43BA"/>
    <w:rsid w:val="00962716"/>
    <w:rsid w:val="00967F05"/>
    <w:rsid w:val="00A03740"/>
    <w:rsid w:val="00A23021"/>
    <w:rsid w:val="00A23353"/>
    <w:rsid w:val="00A26E35"/>
    <w:rsid w:val="00A5596E"/>
    <w:rsid w:val="00A73035"/>
    <w:rsid w:val="00A92943"/>
    <w:rsid w:val="00AC1CDD"/>
    <w:rsid w:val="00AC2927"/>
    <w:rsid w:val="00B4642B"/>
    <w:rsid w:val="00CD41FA"/>
    <w:rsid w:val="00CE3730"/>
    <w:rsid w:val="00D05805"/>
    <w:rsid w:val="00D231AE"/>
    <w:rsid w:val="00D50E87"/>
    <w:rsid w:val="00E10184"/>
    <w:rsid w:val="00E1632E"/>
    <w:rsid w:val="00E26767"/>
    <w:rsid w:val="00E5540B"/>
    <w:rsid w:val="00E7469D"/>
    <w:rsid w:val="00EE14B5"/>
    <w:rsid w:val="00F23180"/>
    <w:rsid w:val="00F4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1959D7-4F41-4173-B08A-FB37FECB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link w:val="aa"/>
    <w:semiHidden/>
    <w:unhideWhenUsed/>
    <w:rsid w:val="005F69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5F6915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nhideWhenUsed/>
    <w:rsid w:val="00A03740"/>
    <w:pPr>
      <w:spacing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374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41;&#1102;&#1076;&#1078;&#1077;&#1090;%202014\&#1040;&#1076;&#1084;%20&#1073;&#1083;&#1072;&#1085;&#1082;%20&#1085;&#1086;&#1074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Адм бланк новый</Template>
  <TotalTime>48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Мощенко Татьяна Николаевна</cp:lastModifiedBy>
  <cp:revision>29</cp:revision>
  <cp:lastPrinted>2018-03-28T14:05:00Z</cp:lastPrinted>
  <dcterms:created xsi:type="dcterms:W3CDTF">2013-11-14T13:21:00Z</dcterms:created>
  <dcterms:modified xsi:type="dcterms:W3CDTF">2022-03-29T09:53:00Z</dcterms:modified>
</cp:coreProperties>
</file>